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14980" w14:textId="26ACF92F" w:rsidR="00A729F5" w:rsidRPr="00DA12F7" w:rsidRDefault="00A729F5" w:rsidP="00A729F5">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Meeting #90</w:t>
      </w:r>
      <w:r w:rsidRPr="00DA12F7">
        <w:rPr>
          <w:rFonts w:ascii="Arial" w:hAnsi="Arial" w:cs="Arial"/>
          <w:b/>
          <w:sz w:val="24"/>
        </w:rPr>
        <w:tab/>
        <w:t>R1-</w:t>
      </w:r>
      <w:r>
        <w:rPr>
          <w:rFonts w:ascii="Arial" w:hAnsi="Arial" w:cs="Arial"/>
          <w:b/>
          <w:sz w:val="24"/>
        </w:rPr>
        <w:t>1713422</w:t>
      </w:r>
    </w:p>
    <w:p w14:paraId="0C2D9163" w14:textId="77777777" w:rsidR="00A729F5" w:rsidRPr="00DA12F7" w:rsidRDefault="00A729F5" w:rsidP="00A729F5">
      <w:pPr>
        <w:tabs>
          <w:tab w:val="right" w:pos="9630"/>
        </w:tabs>
        <w:spacing w:after="0"/>
        <w:rPr>
          <w:rFonts w:ascii="Arial" w:hAnsi="Arial" w:cs="Arial"/>
          <w:b/>
          <w:sz w:val="24"/>
          <w:szCs w:val="24"/>
        </w:rPr>
      </w:pPr>
      <w:r>
        <w:rPr>
          <w:rFonts w:ascii="Arial" w:hAnsi="Arial" w:cs="Arial"/>
          <w:b/>
          <w:sz w:val="24"/>
          <w:szCs w:val="24"/>
        </w:rPr>
        <w:t>August 21</w:t>
      </w:r>
      <w:r w:rsidRPr="00116328">
        <w:rPr>
          <w:rFonts w:ascii="Arial" w:hAnsi="Arial" w:cs="Arial"/>
          <w:b/>
          <w:sz w:val="24"/>
          <w:szCs w:val="24"/>
          <w:vertAlign w:val="superscript"/>
        </w:rPr>
        <w:t>st</w:t>
      </w:r>
      <w:r>
        <w:rPr>
          <w:rFonts w:ascii="Arial" w:hAnsi="Arial" w:cs="Arial"/>
          <w:b/>
          <w:sz w:val="24"/>
          <w:szCs w:val="24"/>
        </w:rPr>
        <w:t xml:space="preserve"> – 25</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4B2F4D4B" w14:textId="77777777" w:rsidR="00A729F5" w:rsidRPr="00DA12F7" w:rsidRDefault="00A729F5" w:rsidP="00A729F5">
      <w:pPr>
        <w:rPr>
          <w:rFonts w:ascii="Arial" w:hAnsi="Arial" w:cs="Arial"/>
          <w:b/>
          <w:sz w:val="24"/>
          <w:szCs w:val="24"/>
        </w:rPr>
      </w:pPr>
      <w:r>
        <w:rPr>
          <w:rFonts w:ascii="Arial" w:hAnsi="Arial" w:cs="Arial"/>
          <w:b/>
          <w:sz w:val="24"/>
          <w:szCs w:val="24"/>
        </w:rPr>
        <w:t>Prague, Czech Republic</w:t>
      </w:r>
    </w:p>
    <w:p w14:paraId="43B7F87B" w14:textId="77777777" w:rsidR="0068226B" w:rsidRPr="000A64D8" w:rsidRDefault="0068226B" w:rsidP="00480B03">
      <w:pPr>
        <w:pStyle w:val="Footer"/>
        <w:jc w:val="both"/>
        <w:rPr>
          <w:noProof w:val="0"/>
        </w:rPr>
      </w:pPr>
    </w:p>
    <w:p w14:paraId="43B7F87C" w14:textId="574E8AB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729F5">
        <w:rPr>
          <w:rFonts w:ascii="Arial" w:hAnsi="Arial"/>
          <w:sz w:val="24"/>
        </w:rPr>
        <w:t>6</w:t>
      </w:r>
      <w:r w:rsidR="00955C57">
        <w:rPr>
          <w:rFonts w:ascii="Arial" w:hAnsi="Arial"/>
          <w:sz w:val="24"/>
        </w:rPr>
        <w:t>.1.3.1.</w:t>
      </w:r>
      <w:r w:rsidR="00F10780">
        <w:rPr>
          <w:rFonts w:ascii="Arial" w:hAnsi="Arial"/>
          <w:sz w:val="24"/>
        </w:rPr>
        <w:t>4.</w:t>
      </w:r>
      <w:r w:rsidR="00E77484">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1A6FE0D"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729F5">
        <w:rPr>
          <w:rFonts w:ascii="Arial" w:hAnsi="Arial"/>
          <w:sz w:val="24"/>
          <w:szCs w:val="24"/>
        </w:rPr>
        <w:t>G</w:t>
      </w:r>
      <w:r w:rsidR="00955C57">
        <w:rPr>
          <w:rFonts w:ascii="Arial" w:hAnsi="Arial"/>
          <w:sz w:val="24"/>
          <w:szCs w:val="24"/>
        </w:rPr>
        <w:t>roup common PDCCH</w:t>
      </w:r>
      <w:r w:rsidR="00A729F5">
        <w:rPr>
          <w:rFonts w:ascii="Arial" w:hAnsi="Arial"/>
          <w:sz w:val="24"/>
          <w:szCs w:val="24"/>
        </w:rPr>
        <w:t xml:space="preserve"> encoding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A63B643" w14:textId="11E11538" w:rsidR="00245E49" w:rsidRDefault="00245E49" w:rsidP="00245E49">
      <w:pPr>
        <w:spacing w:after="120"/>
        <w:rPr>
          <w:szCs w:val="22"/>
        </w:rPr>
      </w:pPr>
      <w:r>
        <w:rPr>
          <w:szCs w:val="22"/>
        </w:rPr>
        <w:t>Related to the contents of group common PDCCH</w:t>
      </w:r>
      <w:r w:rsidR="00B0550D">
        <w:rPr>
          <w:szCs w:val="22"/>
        </w:rPr>
        <w:t xml:space="preserve"> (GC PDCCH)</w:t>
      </w:r>
      <w:r>
        <w:rPr>
          <w:szCs w:val="22"/>
        </w:rPr>
        <w:t xml:space="preserve">, the following agreements were made for ‘slot format related information’ (SFI). </w:t>
      </w:r>
      <w:r w:rsidR="00D9134B">
        <w:rPr>
          <w:szCs w:val="22"/>
        </w:rPr>
        <w:t xml:space="preserve">It was agreed that GC PDCCH shall share the same resource mapping method as the regular PDCCH. The remaining open issue for GC PDCCH is the encoding scheme. This contribution </w:t>
      </w:r>
      <w:r w:rsidR="00E35029">
        <w:rPr>
          <w:szCs w:val="22"/>
        </w:rPr>
        <w:t>discuss</w:t>
      </w:r>
      <w:r w:rsidR="00D9134B">
        <w:rPr>
          <w:szCs w:val="22"/>
        </w:rPr>
        <w:t>es</w:t>
      </w:r>
      <w:r w:rsidR="00E35029">
        <w:rPr>
          <w:szCs w:val="22"/>
        </w:rPr>
        <w:t xml:space="preserve"> the </w:t>
      </w:r>
      <w:r w:rsidR="00D9134B">
        <w:rPr>
          <w:szCs w:val="22"/>
        </w:rPr>
        <w:t>encoding scheme for</w:t>
      </w:r>
      <w:r w:rsidR="00E35029">
        <w:rPr>
          <w:szCs w:val="22"/>
        </w:rPr>
        <w:t xml:space="preserve"> </w:t>
      </w:r>
      <w:r w:rsidR="00D9134B">
        <w:rPr>
          <w:szCs w:val="22"/>
        </w:rPr>
        <w:t>GC</w:t>
      </w:r>
      <w:r w:rsidR="00E35029">
        <w:rPr>
          <w:szCs w:val="22"/>
        </w:rPr>
        <w:t xml:space="preserve"> PDCCH carrying the SFI.</w:t>
      </w:r>
    </w:p>
    <w:p w14:paraId="4E540361" w14:textId="77777777" w:rsidR="00245E49" w:rsidRPr="000E0D30" w:rsidRDefault="00245E49" w:rsidP="00245E49">
      <w:pPr>
        <w:rPr>
          <w:b/>
          <w:u w:val="single"/>
          <w:lang w:eastAsia="ja-JP"/>
        </w:rPr>
      </w:pPr>
      <w:r w:rsidRPr="000E0D30">
        <w:rPr>
          <w:b/>
          <w:u w:val="single"/>
          <w:lang w:eastAsia="ja-JP"/>
        </w:rPr>
        <w:t>RAN1 NR AdHoc</w:t>
      </w:r>
      <w:r>
        <w:rPr>
          <w:b/>
          <w:u w:val="single"/>
          <w:lang w:eastAsia="ja-JP"/>
        </w:rPr>
        <w:t>#1</w:t>
      </w:r>
    </w:p>
    <w:p w14:paraId="08126E51" w14:textId="77777777" w:rsidR="00245E49" w:rsidRPr="00476354" w:rsidRDefault="00245E49" w:rsidP="00245E49">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461ED73E" w14:textId="77777777" w:rsidR="00245E49" w:rsidRPr="00476354" w:rsidRDefault="00245E49" w:rsidP="00245E49">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283439BF" w14:textId="77777777" w:rsidR="00245E49" w:rsidRPr="00476354" w:rsidRDefault="00245E49" w:rsidP="00245E49">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76980E27" w14:textId="77777777" w:rsidR="00245E49" w:rsidRDefault="00245E49" w:rsidP="00245E49">
      <w:pPr>
        <w:pStyle w:val="BodyText"/>
        <w:numPr>
          <w:ilvl w:val="1"/>
          <w:numId w:val="9"/>
        </w:numPr>
        <w:overflowPunct/>
        <w:autoSpaceDE/>
        <w:autoSpaceDN/>
        <w:adjustRightInd/>
        <w:spacing w:after="240"/>
        <w:textAlignment w:val="auto"/>
        <w:rPr>
          <w:szCs w:val="20"/>
          <w:lang w:eastAsia="ja-JP"/>
        </w:rPr>
      </w:pPr>
      <w:r w:rsidRPr="00476354">
        <w:rPr>
          <w:szCs w:val="20"/>
          <w:lang w:eastAsia="ja-JP"/>
        </w:rPr>
        <w:t>FFS: if ‘other’ can be subdivided into ‘blank’, ‘sidelink’, etc</w:t>
      </w:r>
    </w:p>
    <w:p w14:paraId="4263F018" w14:textId="77777777" w:rsidR="00245E49" w:rsidRPr="000E0D30" w:rsidRDefault="00245E49" w:rsidP="00245E49">
      <w:pPr>
        <w:rPr>
          <w:b/>
          <w:u w:val="single"/>
          <w:lang w:eastAsia="ja-JP"/>
        </w:rPr>
      </w:pPr>
      <w:r w:rsidRPr="000E0D30">
        <w:rPr>
          <w:b/>
          <w:u w:val="single"/>
          <w:lang w:eastAsia="ja-JP"/>
        </w:rPr>
        <w:t>RAN1#89</w:t>
      </w:r>
    </w:p>
    <w:p w14:paraId="0EFEA15D" w14:textId="77777777" w:rsidR="00245E49" w:rsidRPr="00347BD4" w:rsidRDefault="00245E49" w:rsidP="00245E49">
      <w:pPr>
        <w:rPr>
          <w:rFonts w:eastAsia="MS Mincho"/>
          <w:b/>
          <w:u w:val="single"/>
          <w:lang w:eastAsia="ja-JP"/>
        </w:rPr>
      </w:pPr>
      <w:r w:rsidRPr="001E64F7">
        <w:rPr>
          <w:rFonts w:eastAsia="MS Mincho" w:hint="eastAsia"/>
          <w:b/>
          <w:highlight w:val="green"/>
          <w:u w:val="single"/>
          <w:lang w:eastAsia="ja-JP"/>
        </w:rPr>
        <w:t>Agreements:</w:t>
      </w:r>
    </w:p>
    <w:p w14:paraId="59811BB0" w14:textId="77777777" w:rsidR="00245E49" w:rsidRPr="00347BD4" w:rsidRDefault="00245E49" w:rsidP="00245E49">
      <w:pPr>
        <w:numPr>
          <w:ilvl w:val="0"/>
          <w:numId w:val="14"/>
        </w:numPr>
        <w:overflowPunct/>
        <w:autoSpaceDE/>
        <w:autoSpaceDN/>
        <w:adjustRightInd/>
        <w:spacing w:after="0"/>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491023E6"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3E1D27"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how to interpret the SFI when the UE is configured with multiple bandwidth parts</w:t>
      </w:r>
    </w:p>
    <w:p w14:paraId="68F1188A" w14:textId="77777777" w:rsidR="00245E49" w:rsidRPr="00347BD4" w:rsidRDefault="00245E49" w:rsidP="00245E49">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details for UE behaviour</w:t>
      </w:r>
    </w:p>
    <w:p w14:paraId="044748E4" w14:textId="77777777" w:rsidR="00245E49" w:rsidRPr="00347BD4" w:rsidRDefault="00245E49" w:rsidP="00245E49">
      <w:pPr>
        <w:numPr>
          <w:ilvl w:val="0"/>
          <w:numId w:val="14"/>
        </w:numPr>
        <w:overflowPunct/>
        <w:autoSpaceDE/>
        <w:autoSpaceDN/>
        <w:adjustRightInd/>
        <w:spacing w:after="240"/>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3DC415BD" w14:textId="77777777" w:rsidR="00245E49" w:rsidRPr="00B842BE" w:rsidRDefault="00245E49" w:rsidP="00245E49">
      <w:pPr>
        <w:rPr>
          <w:rFonts w:eastAsia="MS Mincho"/>
          <w:color w:val="0070C0"/>
          <w:lang w:eastAsia="ja-JP"/>
        </w:rPr>
      </w:pPr>
      <w:r w:rsidRPr="002C4D2D">
        <w:rPr>
          <w:rFonts w:eastAsia="MS Mincho" w:hint="eastAsia"/>
          <w:b/>
          <w:highlight w:val="green"/>
          <w:u w:val="single"/>
          <w:lang w:eastAsia="ja-JP"/>
        </w:rPr>
        <w:t>Agreements:</w:t>
      </w:r>
    </w:p>
    <w:p w14:paraId="2682D55E" w14:textId="77777777" w:rsidR="00245E49" w:rsidRPr="002C4D2D" w:rsidRDefault="00245E49" w:rsidP="00245E49">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04404B99" w14:textId="77777777" w:rsidR="00245E49" w:rsidRPr="002C4D2D" w:rsidRDefault="00245E49" w:rsidP="00245E4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31A0D4E5"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02142465"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9C4E9F1" w14:textId="77777777" w:rsidR="00245E49" w:rsidRPr="002C4D2D" w:rsidRDefault="00245E49" w:rsidP="00245E4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FFS: ‘Empty’</w:t>
      </w:r>
    </w:p>
    <w:p w14:paraId="724FA5AE" w14:textId="77777777" w:rsidR="00245E49" w:rsidRPr="002C4D2D" w:rsidRDefault="00245E49" w:rsidP="00245E4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749400F7" w14:textId="459E6E40" w:rsidR="00245E49" w:rsidRPr="00F873E6" w:rsidRDefault="00245E49" w:rsidP="00245E49">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7EEA0E4F" w14:textId="649C3CD0" w:rsidR="00F873E6" w:rsidRPr="00F873E6" w:rsidRDefault="00F873E6" w:rsidP="00F873E6">
      <w:pPr>
        <w:rPr>
          <w:b/>
          <w:u w:val="single"/>
          <w:lang w:eastAsia="ja-JP"/>
        </w:rPr>
      </w:pPr>
      <w:r w:rsidRPr="00F873E6">
        <w:rPr>
          <w:b/>
          <w:u w:val="single"/>
          <w:lang w:eastAsia="ja-JP"/>
        </w:rPr>
        <w:t>RAN1</w:t>
      </w:r>
      <w:r>
        <w:rPr>
          <w:b/>
          <w:u w:val="single"/>
          <w:lang w:eastAsia="ja-JP"/>
        </w:rPr>
        <w:t xml:space="preserve"> NR AdHoc</w:t>
      </w:r>
      <w:r w:rsidRPr="00F873E6">
        <w:rPr>
          <w:b/>
          <w:u w:val="single"/>
          <w:lang w:eastAsia="ja-JP"/>
        </w:rPr>
        <w:t>#</w:t>
      </w:r>
      <w:r>
        <w:rPr>
          <w:b/>
          <w:u w:val="single"/>
          <w:lang w:eastAsia="ja-JP"/>
        </w:rPr>
        <w:t>2</w:t>
      </w:r>
    </w:p>
    <w:p w14:paraId="516E30C2" w14:textId="77777777" w:rsidR="00F873E6"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0B516982"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In ‘Slot format related information’, ‘Empty’ is not indicated explicitly.</w:t>
      </w:r>
    </w:p>
    <w:p w14:paraId="4D494A56"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can be for ‘gap for DL-UL switching’ and/or ‘gap’</w:t>
      </w:r>
    </w:p>
    <w:p w14:paraId="0FB5A23B" w14:textId="77777777" w:rsidR="00F873E6" w:rsidRPr="00EA3BCA" w:rsidRDefault="00F873E6" w:rsidP="00F873E6">
      <w:pPr>
        <w:numPr>
          <w:ilvl w:val="0"/>
          <w:numId w:val="18"/>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are for ‘CSI/interference measurement’.</w:t>
      </w:r>
    </w:p>
    <w:p w14:paraId="731954C4" w14:textId="77777777" w:rsidR="00F873E6"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DD5E787" w14:textId="77777777" w:rsidR="00F873E6" w:rsidRPr="009962E0" w:rsidRDefault="00F873E6" w:rsidP="00F873E6">
      <w:pPr>
        <w:numPr>
          <w:ilvl w:val="0"/>
          <w:numId w:val="19"/>
        </w:numPr>
        <w:overflowPunct/>
        <w:autoSpaceDE/>
        <w:autoSpaceDN/>
        <w:adjustRightInd/>
        <w:spacing w:after="0"/>
        <w:textAlignment w:val="auto"/>
        <w:rPr>
          <w:rFonts w:eastAsia="MS Mincho"/>
          <w:lang w:eastAsia="ja-JP"/>
        </w:rPr>
      </w:pPr>
      <w:r w:rsidRPr="009962E0">
        <w:rPr>
          <w:rFonts w:eastAsia="MS Mincho"/>
          <w:lang w:eastAsia="ja-JP"/>
        </w:rPr>
        <w:lastRenderedPageBreak/>
        <w:t>UE is configured with a CORESET to monitor group-common PDCCH.</w:t>
      </w:r>
    </w:p>
    <w:p w14:paraId="021FF77E" w14:textId="77777777" w:rsidR="00F873E6" w:rsidRPr="009962E0" w:rsidRDefault="00F873E6" w:rsidP="00F873E6">
      <w:pPr>
        <w:numPr>
          <w:ilvl w:val="1"/>
          <w:numId w:val="19"/>
        </w:numPr>
        <w:overflowPunct/>
        <w:autoSpaceDE/>
        <w:autoSpaceDN/>
        <w:adjustRightInd/>
        <w:spacing w:after="0"/>
        <w:textAlignment w:val="auto"/>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1F666143" w14:textId="77777777" w:rsidR="00F873E6" w:rsidRPr="009962E0" w:rsidRDefault="00F873E6" w:rsidP="00F873E6">
      <w:pPr>
        <w:numPr>
          <w:ilvl w:val="2"/>
          <w:numId w:val="19"/>
        </w:numPr>
        <w:overflowPunct/>
        <w:autoSpaceDE/>
        <w:autoSpaceDN/>
        <w:adjustRightInd/>
        <w:spacing w:after="0"/>
        <w:textAlignment w:val="auto"/>
        <w:rPr>
          <w:rFonts w:eastAsia="MS Mincho"/>
          <w:lang w:eastAsia="ja-JP"/>
        </w:rPr>
      </w:pPr>
      <w:r w:rsidRPr="009962E0">
        <w:rPr>
          <w:rFonts w:eastAsia="MS Mincho"/>
          <w:lang w:eastAsia="ja-JP"/>
        </w:rPr>
        <w:t>A group-common PDCCH is formed by an integer number of CCEs.</w:t>
      </w:r>
    </w:p>
    <w:p w14:paraId="35ADFB91" w14:textId="77777777" w:rsidR="00F873E6" w:rsidRDefault="00F873E6" w:rsidP="00F873E6">
      <w:pPr>
        <w:numPr>
          <w:ilvl w:val="0"/>
          <w:numId w:val="19"/>
        </w:numPr>
        <w:overflowPunct/>
        <w:autoSpaceDE/>
        <w:autoSpaceDN/>
        <w:adjustRightInd/>
        <w:spacing w:after="0"/>
        <w:textAlignment w:val="auto"/>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3435884B" w14:textId="77777777" w:rsidR="00F873E6" w:rsidRPr="00FC3853" w:rsidRDefault="00F873E6" w:rsidP="00F873E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04BA8216" w14:textId="77777777" w:rsidR="00F873E6" w:rsidRPr="00FC3853" w:rsidRDefault="00F873E6" w:rsidP="00F873E6">
      <w:pPr>
        <w:numPr>
          <w:ilvl w:val="0"/>
          <w:numId w:val="20"/>
        </w:numPr>
        <w:overflowPunct/>
        <w:autoSpaceDE/>
        <w:autoSpaceDN/>
        <w:adjustRightInd/>
        <w:spacing w:after="0"/>
        <w:textAlignment w:val="auto"/>
        <w:rPr>
          <w:rFonts w:eastAsia="MS Mincho"/>
          <w:lang w:eastAsia="ja-JP"/>
        </w:rPr>
      </w:pPr>
      <w:r w:rsidRPr="00FC3853">
        <w:rPr>
          <w:rFonts w:eastAsia="MS Mincho"/>
          <w:lang w:eastAsia="ja-JP"/>
        </w:rPr>
        <w:t>Prioritize discussion of SFI functionality of a group-common PDCCH.</w:t>
      </w:r>
    </w:p>
    <w:p w14:paraId="021D3B7F" w14:textId="77777777" w:rsidR="00F873E6" w:rsidRPr="00FC3853" w:rsidRDefault="00F873E6" w:rsidP="00F873E6">
      <w:pPr>
        <w:numPr>
          <w:ilvl w:val="1"/>
          <w:numId w:val="20"/>
        </w:numPr>
        <w:overflowPunct/>
        <w:autoSpaceDE/>
        <w:autoSpaceDN/>
        <w:adjustRightInd/>
        <w:spacing w:after="0"/>
        <w:textAlignment w:val="auto"/>
        <w:rPr>
          <w:rFonts w:eastAsia="MS Mincho"/>
          <w:lang w:eastAsia="ja-JP"/>
        </w:rPr>
      </w:pPr>
      <w:r w:rsidRPr="00FC3853">
        <w:rPr>
          <w:rFonts w:eastAsia="MS Mincho"/>
          <w:lang w:eastAsia="ja-JP"/>
        </w:rPr>
        <w:t>Further work will be on group-common PDCCH carrying the SFI at least in August meeting.</w:t>
      </w:r>
    </w:p>
    <w:p w14:paraId="69F87360" w14:textId="77777777" w:rsidR="00F873E6" w:rsidRDefault="00F873E6" w:rsidP="00F873E6">
      <w:pPr>
        <w:overflowPunct/>
        <w:autoSpaceDE/>
        <w:autoSpaceDN/>
        <w:adjustRightInd/>
        <w:spacing w:after="240"/>
        <w:textAlignment w:val="auto"/>
        <w:rPr>
          <w:rFonts w:eastAsia="MS Mincho"/>
          <w:color w:val="0070C0"/>
          <w:lang w:eastAsia="ja-JP"/>
        </w:rPr>
      </w:pPr>
    </w:p>
    <w:p w14:paraId="0B3BE98D" w14:textId="59FF2378" w:rsidR="0044173B" w:rsidRDefault="00EF785E" w:rsidP="0044173B">
      <w:pPr>
        <w:pStyle w:val="Heading1"/>
      </w:pPr>
      <w:r>
        <w:t>Encoding</w:t>
      </w:r>
      <w:r w:rsidR="00E47DF6">
        <w:t xml:space="preserve"> of Group Common PDCCH</w:t>
      </w:r>
    </w:p>
    <w:p w14:paraId="44B4CF0B" w14:textId="77777777" w:rsidR="00870637" w:rsidRDefault="00B0550D" w:rsidP="00E47DF6">
      <w:r>
        <w:t xml:space="preserve">One immediate option </w:t>
      </w:r>
      <w:r w:rsidR="007E0E84">
        <w:t xml:space="preserve">for GC PDCCH encoding </w:t>
      </w:r>
      <w:r>
        <w:t xml:space="preserve">is the reuse of regular DL control channel (PDCCH). However, </w:t>
      </w:r>
      <w:r w:rsidR="00DF662F">
        <w:t>it should be noted that the coding efficiency will be dependent on the size of the payload for GC PDCCH. This aspect is already captured in the agreement during RAN1#88bis</w:t>
      </w:r>
      <w:r w:rsidR="007E0E84">
        <w:t xml:space="preserve"> below</w:t>
      </w:r>
      <w:r w:rsidR="00DF662F">
        <w:t xml:space="preserve">. </w:t>
      </w:r>
    </w:p>
    <w:p w14:paraId="4BF5ABE5" w14:textId="77777777" w:rsidR="00870637" w:rsidRPr="004200DE" w:rsidRDefault="00870637" w:rsidP="00870637">
      <w:pPr>
        <w:rPr>
          <w:b/>
          <w:u w:val="single"/>
          <w:lang w:eastAsia="x-none"/>
        </w:rPr>
      </w:pPr>
      <w:r w:rsidRPr="004200DE">
        <w:rPr>
          <w:b/>
          <w:u w:val="single"/>
          <w:lang w:eastAsia="x-none"/>
        </w:rPr>
        <w:t>RAN1#88bis</w:t>
      </w:r>
    </w:p>
    <w:p w14:paraId="2AD05794" w14:textId="77777777" w:rsidR="00870637" w:rsidRDefault="00870637" w:rsidP="00870637">
      <w:pPr>
        <w:rPr>
          <w:rFonts w:eastAsia="MS Mincho"/>
          <w:b/>
          <w:highlight w:val="green"/>
          <w:u w:val="single"/>
          <w:lang w:eastAsia="ja-JP"/>
        </w:rPr>
      </w:pPr>
      <w:r>
        <w:rPr>
          <w:rFonts w:eastAsia="MS Mincho"/>
          <w:b/>
          <w:highlight w:val="green"/>
          <w:u w:val="single"/>
          <w:lang w:eastAsia="ja-JP"/>
        </w:rPr>
        <w:t xml:space="preserve">Agreement: </w:t>
      </w:r>
    </w:p>
    <w:p w14:paraId="15BC82B0"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K=1 (if channel coding is applied):</w:t>
      </w:r>
    </w:p>
    <w:p w14:paraId="7BEE5D12"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Repetition code</w:t>
      </w:r>
    </w:p>
    <w:p w14:paraId="02757228"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K=2 (if channel coding is applied):</w:t>
      </w:r>
    </w:p>
    <w:p w14:paraId="6EA90A52"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Simplex code</w:t>
      </w:r>
    </w:p>
    <w:p w14:paraId="65FDE8EB"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3&lt;=K&lt;=11:</w:t>
      </w:r>
    </w:p>
    <w:p w14:paraId="58DD7D53" w14:textId="77777777" w:rsidR="00870637" w:rsidRDefault="00870637" w:rsidP="00870637">
      <w:pPr>
        <w:numPr>
          <w:ilvl w:val="1"/>
          <w:numId w:val="17"/>
        </w:numPr>
        <w:overflowPunct/>
        <w:autoSpaceDE/>
        <w:autoSpaceDN/>
        <w:adjustRightInd/>
        <w:spacing w:after="0"/>
        <w:textAlignment w:val="auto"/>
        <w:rPr>
          <w:rFonts w:eastAsia="MS Mincho"/>
          <w:lang w:eastAsia="ja-JP"/>
        </w:rPr>
      </w:pPr>
      <w:r>
        <w:rPr>
          <w:rFonts w:eastAsia="MS Mincho"/>
          <w:lang w:eastAsia="ja-JP"/>
        </w:rPr>
        <w:t>LTE RM code</w:t>
      </w:r>
    </w:p>
    <w:p w14:paraId="441DBFF4" w14:textId="77777777" w:rsidR="00870637" w:rsidRDefault="00870637" w:rsidP="00870637">
      <w:pPr>
        <w:numPr>
          <w:ilvl w:val="2"/>
          <w:numId w:val="17"/>
        </w:numPr>
        <w:overflowPunct/>
        <w:autoSpaceDE/>
        <w:autoSpaceDN/>
        <w:adjustRightInd/>
        <w:spacing w:after="0"/>
        <w:textAlignment w:val="auto"/>
        <w:rPr>
          <w:rFonts w:eastAsia="MS Mincho"/>
          <w:lang w:eastAsia="ja-JP"/>
        </w:rPr>
      </w:pPr>
      <w:r>
        <w:rPr>
          <w:rFonts w:eastAsia="MS Mincho"/>
          <w:lang w:eastAsia="ja-JP"/>
        </w:rPr>
        <w:t>Note that if NR requires a codeword size N that is not supported by the LTE RM code, then the LTE RM code will be extended by repetition as in LTE</w:t>
      </w:r>
    </w:p>
    <w:p w14:paraId="4459D592" w14:textId="77777777" w:rsidR="00870637" w:rsidRDefault="00870637" w:rsidP="00870637">
      <w:pPr>
        <w:numPr>
          <w:ilvl w:val="0"/>
          <w:numId w:val="17"/>
        </w:numPr>
        <w:overflowPunct/>
        <w:autoSpaceDE/>
        <w:autoSpaceDN/>
        <w:adjustRightInd/>
        <w:spacing w:after="0"/>
        <w:textAlignment w:val="auto"/>
        <w:rPr>
          <w:rFonts w:eastAsia="MS Mincho"/>
          <w:lang w:eastAsia="ja-JP"/>
        </w:rPr>
      </w:pPr>
      <w:r>
        <w:rPr>
          <w:rFonts w:eastAsia="MS Mincho"/>
          <w:lang w:eastAsia="ja-JP"/>
        </w:rPr>
        <w:t>12&lt;=K:</w:t>
      </w:r>
    </w:p>
    <w:p w14:paraId="45632B63" w14:textId="77777777" w:rsidR="00870637" w:rsidRDefault="00870637" w:rsidP="00870637">
      <w:pPr>
        <w:numPr>
          <w:ilvl w:val="1"/>
          <w:numId w:val="17"/>
        </w:numPr>
        <w:overflowPunct/>
        <w:autoSpaceDE/>
        <w:autoSpaceDN/>
        <w:adjustRightInd/>
        <w:spacing w:after="240"/>
        <w:textAlignment w:val="auto"/>
        <w:rPr>
          <w:rFonts w:eastAsia="MS Mincho"/>
          <w:lang w:eastAsia="ja-JP"/>
        </w:rPr>
      </w:pPr>
      <w:r>
        <w:rPr>
          <w:rFonts w:eastAsia="MS Mincho"/>
          <w:lang w:eastAsia="ja-JP"/>
        </w:rPr>
        <w:t>Polar code (single design for all control information sizes, except for possible omission of CRC bits for payloads &lt;= ~22 bits)</w:t>
      </w:r>
    </w:p>
    <w:p w14:paraId="5499AEF1" w14:textId="3A3E5ADC" w:rsidR="00925579" w:rsidRDefault="00091ADD" w:rsidP="00E47DF6">
      <w:r>
        <w:t>I</w:t>
      </w:r>
      <w:r w:rsidR="00DF662F">
        <w:t xml:space="preserve">t is beneficial to have smaller payload as much as possible to minimize the overhead of this channel. Therefore, it is necessary to first </w:t>
      </w:r>
      <w:r w:rsidR="007E0E84">
        <w:t>understand</w:t>
      </w:r>
      <w:r w:rsidR="00DF662F">
        <w:t xml:space="preserve"> the contents of GC P</w:t>
      </w:r>
      <w:r w:rsidR="007E0E84">
        <w:t>DCCH</w:t>
      </w:r>
      <w:r w:rsidR="00DF662F">
        <w:t xml:space="preserve">. GC PDCCH contents and how to carry the SFI is discussed in detail in [1]. </w:t>
      </w:r>
      <w:r w:rsidR="00925579">
        <w:t xml:space="preserve">As per discussion in [1], there can be different payload size for GC PDCCH depending on deployment scenario. Also depending on </w:t>
      </w:r>
      <w:r>
        <w:t xml:space="preserve">the use of single slot SFI and multi-slot SFI, the payload size may differ as well. Practically speaking, the payload size of SFI may be at least 3 or more bits. In other words, we </w:t>
      </w:r>
      <w:r w:rsidR="00870637">
        <w:t xml:space="preserve">may </w:t>
      </w:r>
      <w:r>
        <w:t xml:space="preserve">need </w:t>
      </w:r>
      <w:r w:rsidR="00870637">
        <w:t xml:space="preserve">at least </w:t>
      </w:r>
      <w:r>
        <w:t>more than 4 SFI</w:t>
      </w:r>
      <w:r w:rsidR="00870637">
        <w:t>’s</w:t>
      </w:r>
      <w:r>
        <w:t xml:space="preserve"> for a given slot. Therefore, we consider two options for GC PDCCH encoding based on the agreement on channel coding scheme for control channel.</w:t>
      </w:r>
    </w:p>
    <w:p w14:paraId="7DB7463D" w14:textId="32C4B993" w:rsidR="00091ADD" w:rsidRPr="00091ADD" w:rsidRDefault="00091ADD" w:rsidP="00091ADD">
      <w:pPr>
        <w:pStyle w:val="ListParagraph"/>
        <w:numPr>
          <w:ilvl w:val="0"/>
          <w:numId w:val="21"/>
        </w:numPr>
        <w:rPr>
          <w:sz w:val="20"/>
          <w:szCs w:val="20"/>
        </w:rPr>
      </w:pPr>
      <w:r w:rsidRPr="00091ADD">
        <w:rPr>
          <w:sz w:val="20"/>
          <w:szCs w:val="20"/>
        </w:rPr>
        <w:t>Option 1: RM without CRC (</w:t>
      </w:r>
      <w:r w:rsidRPr="00091ADD">
        <w:rPr>
          <w:rFonts w:eastAsia="MS Mincho"/>
          <w:sz w:val="20"/>
          <w:szCs w:val="20"/>
          <w:lang w:eastAsia="ja-JP"/>
        </w:rPr>
        <w:t>3&lt;=K&lt;=11)</w:t>
      </w:r>
    </w:p>
    <w:p w14:paraId="386054F4" w14:textId="553AB535" w:rsidR="00091ADD" w:rsidRPr="00870637" w:rsidRDefault="00091ADD" w:rsidP="00091ADD">
      <w:pPr>
        <w:pStyle w:val="ListParagraph"/>
        <w:numPr>
          <w:ilvl w:val="0"/>
          <w:numId w:val="21"/>
        </w:numPr>
        <w:spacing w:after="120"/>
        <w:rPr>
          <w:sz w:val="20"/>
          <w:szCs w:val="20"/>
        </w:rPr>
      </w:pPr>
      <w:r w:rsidRPr="00091ADD">
        <w:rPr>
          <w:sz w:val="20"/>
          <w:szCs w:val="20"/>
        </w:rPr>
        <w:t>Option 2: Polar with CRC (</w:t>
      </w:r>
      <w:r w:rsidRPr="00091ADD">
        <w:rPr>
          <w:rFonts w:eastAsia="MS Mincho"/>
          <w:sz w:val="20"/>
          <w:szCs w:val="20"/>
          <w:lang w:eastAsia="ja-JP"/>
        </w:rPr>
        <w:t>12&lt;=K)</w:t>
      </w:r>
    </w:p>
    <w:p w14:paraId="48469E4D" w14:textId="6F292DE2" w:rsidR="00870637" w:rsidRPr="00870637" w:rsidRDefault="00870637" w:rsidP="00870637">
      <w:pPr>
        <w:spacing w:after="120"/>
      </w:pPr>
      <w:r>
        <w:t>The coding performance is compared in Figure 1 between Option 1 and Option 2. As expected, the larger the payload is, the more resources (higher AL) are required to achieve a certain error target performance. The other aspect of the GC PDCCH performance is the false alarm. The option 1 by nature does not have</w:t>
      </w:r>
      <w:r w:rsidR="000B19F8">
        <w:t xml:space="preserve"> a FA protection from CRC but RM code itself can provide a certain FA performance (~ 5 bit CRC) depending on the implementation. FA performance of RM will still be worse than 16 bit CRC. Therefore, depending on the need for FA target, different conclusion can be made. For example, if GC PDCCH is transmitted as per the configuration of GC PDCCH CORESET, FA performance may not matter. I</w:t>
      </w:r>
      <w:r w:rsidR="0081606D">
        <w:t>f GC PDCCH FA does not cause any critically detrimental effect, FA target can be loosened. On the other hand, if GC PDCCH FA target is critical on the operation, Option 2 may be desirable.</w:t>
      </w:r>
    </w:p>
    <w:p w14:paraId="596C0C8C" w14:textId="5D498A66" w:rsidR="00870637" w:rsidRDefault="00870637" w:rsidP="00870637">
      <w:pPr>
        <w:jc w:val="center"/>
      </w:pPr>
      <w:r w:rsidRPr="00297AD1">
        <w:rPr>
          <w:noProof/>
          <w:lang w:eastAsia="ko-KR"/>
        </w:rPr>
        <w:lastRenderedPageBreak/>
        <w:drawing>
          <wp:inline distT="0" distB="0" distL="0" distR="0" wp14:anchorId="6C97DDCE" wp14:editId="19252711">
            <wp:extent cx="5943600" cy="2682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682395"/>
                    </a:xfrm>
                    <a:prstGeom prst="rect">
                      <a:avLst/>
                    </a:prstGeom>
                    <a:noFill/>
                    <a:ln>
                      <a:noFill/>
                    </a:ln>
                  </pic:spPr>
                </pic:pic>
              </a:graphicData>
            </a:graphic>
          </wp:inline>
        </w:drawing>
      </w:r>
    </w:p>
    <w:p w14:paraId="694F4651" w14:textId="6E7DE55C" w:rsidR="00870637" w:rsidRDefault="00870637" w:rsidP="00870637">
      <w:pPr>
        <w:jc w:val="center"/>
      </w:pPr>
      <w:r>
        <w:t>(a) AWGN</w:t>
      </w:r>
    </w:p>
    <w:p w14:paraId="0BE3B997" w14:textId="77777777" w:rsidR="00870637" w:rsidRDefault="00870637" w:rsidP="00870637">
      <w:pPr>
        <w:keepNext/>
        <w:jc w:val="center"/>
      </w:pPr>
      <w:r w:rsidRPr="00297AD1">
        <w:rPr>
          <w:noProof/>
          <w:lang w:eastAsia="ko-KR"/>
        </w:rPr>
        <w:drawing>
          <wp:inline distT="0" distB="0" distL="0" distR="0" wp14:anchorId="41587B23" wp14:editId="7A78BDE3">
            <wp:extent cx="5943600" cy="2682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682395"/>
                    </a:xfrm>
                    <a:prstGeom prst="rect">
                      <a:avLst/>
                    </a:prstGeom>
                    <a:noFill/>
                    <a:ln>
                      <a:noFill/>
                    </a:ln>
                  </pic:spPr>
                </pic:pic>
              </a:graphicData>
            </a:graphic>
          </wp:inline>
        </w:drawing>
      </w:r>
    </w:p>
    <w:p w14:paraId="20B518AD" w14:textId="77777777" w:rsidR="00870637" w:rsidRDefault="00870637" w:rsidP="00870637">
      <w:pPr>
        <w:jc w:val="center"/>
      </w:pPr>
      <w:r>
        <w:t>(b) TDL-C 300 ns</w:t>
      </w:r>
    </w:p>
    <w:p w14:paraId="212A3DF7" w14:textId="209CE860" w:rsidR="00870637" w:rsidRDefault="00870637" w:rsidP="00870637">
      <w:pPr>
        <w:pStyle w:val="Caption"/>
        <w:jc w:val="center"/>
      </w:pPr>
      <w:r>
        <w:t xml:space="preserve">Figure </w:t>
      </w:r>
      <w:r w:rsidR="0036640E">
        <w:fldChar w:fldCharType="begin"/>
      </w:r>
      <w:r w:rsidR="0036640E">
        <w:instrText xml:space="preserve"> SEQ Figure \* ARABIC </w:instrText>
      </w:r>
      <w:r w:rsidR="0036640E">
        <w:fldChar w:fldCharType="separate"/>
      </w:r>
      <w:r>
        <w:rPr>
          <w:noProof/>
        </w:rPr>
        <w:t>1</w:t>
      </w:r>
      <w:r w:rsidR="0036640E">
        <w:rPr>
          <w:noProof/>
        </w:rPr>
        <w:fldChar w:fldCharType="end"/>
      </w:r>
      <w:r>
        <w:t>: Coding performance comparison between Option 1 and Option 2</w:t>
      </w:r>
    </w:p>
    <w:p w14:paraId="5FBE9A04" w14:textId="77777777" w:rsidR="00091ADD" w:rsidRDefault="00091ADD" w:rsidP="00E47DF6"/>
    <w:p w14:paraId="0204A6CD" w14:textId="08C6666A" w:rsidR="0077115B" w:rsidRDefault="0077115B" w:rsidP="00E47DF6">
      <w:r>
        <w:t xml:space="preserve">Given GC PDCCH is intended to be delivered to the cell edge UEs without the aid of beamforming, </w:t>
      </w:r>
      <w:r w:rsidR="00925579">
        <w:t xml:space="preserve">the smaller payload will require less overhead for efficient NW utilization of GC PDCCH. </w:t>
      </w:r>
      <w:r w:rsidR="0081606D">
        <w:t>On the other hand, if NW intends to transmit GC PDCCH with multi-slot SFI, the required number of payload may be larger than 11 bits.</w:t>
      </w:r>
    </w:p>
    <w:p w14:paraId="3E53AF00" w14:textId="5C4E6FEB" w:rsidR="0081606D" w:rsidRDefault="0081606D" w:rsidP="00E47DF6">
      <w:r>
        <w:t>Considering the trade-off between the payload size and overhead, the use of single slot SFI and multi-slot SFI, the payload size dependence on the deployment scenario, different FA target need for GC PDCCH, it is proposed to allow both options for GC PDCCH encoding scheme. NW can configure appropriate encoding scheme based on the need.</w:t>
      </w:r>
    </w:p>
    <w:p w14:paraId="61BE59A8" w14:textId="33729C68" w:rsidR="00DF662F" w:rsidRPr="00E47DF6" w:rsidRDefault="00DF662F" w:rsidP="00E47DF6">
      <w:r w:rsidRPr="00A3651A">
        <w:rPr>
          <w:b/>
          <w:u w:val="single"/>
        </w:rPr>
        <w:t>Proposal</w:t>
      </w:r>
      <w:r>
        <w:t>:</w:t>
      </w:r>
      <w:r w:rsidR="0081606D">
        <w:t xml:space="preserve"> </w:t>
      </w:r>
      <w:r w:rsidR="00AE2ECC">
        <w:t xml:space="preserve">The encoding scheme for GC PDCCH is configurable between RM without CRC and Polar with CRC. </w:t>
      </w:r>
    </w:p>
    <w:p w14:paraId="56D28D4B" w14:textId="26018A49" w:rsidR="00067CA8" w:rsidRPr="00226FE2" w:rsidRDefault="004503F9" w:rsidP="00067CA8">
      <w:pPr>
        <w:pStyle w:val="Heading1"/>
        <w:rPr>
          <w:lang w:eastAsia="zh-CN"/>
        </w:rPr>
      </w:pPr>
      <w:r>
        <w:rPr>
          <w:lang w:eastAsia="zh-CN"/>
        </w:rPr>
        <w:t>Conclusions</w:t>
      </w:r>
    </w:p>
    <w:p w14:paraId="55C02AD6" w14:textId="7001C8D1" w:rsidR="00AE2ECC" w:rsidRDefault="00AE2ECC" w:rsidP="00AE2ECC">
      <w:pPr>
        <w:spacing w:after="120"/>
        <w:rPr>
          <w:szCs w:val="22"/>
        </w:rPr>
      </w:pPr>
      <w:r>
        <w:rPr>
          <w:szCs w:val="22"/>
        </w:rPr>
        <w:t>This contribution has discussed the encoding scheme for GC PDCCH carrying the SFI. The following proposal has been made:</w:t>
      </w:r>
    </w:p>
    <w:p w14:paraId="10BC4583" w14:textId="77777777" w:rsidR="00AE2ECC" w:rsidRPr="00E47DF6" w:rsidRDefault="00AE2ECC" w:rsidP="00AE2ECC">
      <w:r w:rsidRPr="00A3651A">
        <w:rPr>
          <w:b/>
          <w:u w:val="single"/>
        </w:rPr>
        <w:t>Proposal</w:t>
      </w:r>
      <w:r>
        <w:t xml:space="preserve">: The encoding scheme for GC PDCCH is configurable between RM without CRC and Polar with CRC. </w:t>
      </w:r>
    </w:p>
    <w:p w14:paraId="163739A4" w14:textId="46E2A1A3" w:rsidR="00B0550D" w:rsidRPr="00226FE2" w:rsidRDefault="00B0550D" w:rsidP="00B0550D">
      <w:pPr>
        <w:pStyle w:val="Heading1"/>
        <w:rPr>
          <w:lang w:eastAsia="zh-CN"/>
        </w:rPr>
      </w:pPr>
      <w:r>
        <w:rPr>
          <w:lang w:eastAsia="zh-CN"/>
        </w:rPr>
        <w:lastRenderedPageBreak/>
        <w:t>References</w:t>
      </w:r>
    </w:p>
    <w:p w14:paraId="5FAAFB4E" w14:textId="3EB08CD0" w:rsidR="00B0550D" w:rsidRDefault="00B0550D" w:rsidP="00B0550D">
      <w:pPr>
        <w:rPr>
          <w:szCs w:val="22"/>
        </w:rPr>
      </w:pPr>
      <w:r>
        <w:rPr>
          <w:szCs w:val="22"/>
        </w:rPr>
        <w:t>[1] R1-171</w:t>
      </w:r>
      <w:r w:rsidR="007E0E84">
        <w:rPr>
          <w:szCs w:val="22"/>
        </w:rPr>
        <w:t>3423</w:t>
      </w:r>
      <w:r>
        <w:rPr>
          <w:szCs w:val="22"/>
        </w:rPr>
        <w:t>, “Contents of group common PDCCH”, Qualcomm Incorporated</w:t>
      </w:r>
    </w:p>
    <w:p w14:paraId="1616CBAD" w14:textId="7510FE1F" w:rsidR="00091ADD" w:rsidRDefault="00091ADD" w:rsidP="00091ADD">
      <w:pPr>
        <w:pStyle w:val="Heading1"/>
      </w:pPr>
      <w:r>
        <w:t>Appendix</w:t>
      </w:r>
    </w:p>
    <w:p w14:paraId="04082097" w14:textId="00E5C61A" w:rsidR="00091ADD" w:rsidRDefault="00091ADD" w:rsidP="00091ADD">
      <w:pPr>
        <w:pStyle w:val="Caption"/>
        <w:keepNext/>
        <w:jc w:val="center"/>
      </w:pPr>
      <w:r>
        <w:t xml:space="preserve">Table </w:t>
      </w:r>
      <w:r w:rsidR="0036640E">
        <w:fldChar w:fldCharType="begin"/>
      </w:r>
      <w:r w:rsidR="0036640E">
        <w:instrText xml:space="preserve"> SEQ Table \* ARABIC </w:instrText>
      </w:r>
      <w:r w:rsidR="0036640E">
        <w:fldChar w:fldCharType="separate"/>
      </w:r>
      <w:r>
        <w:rPr>
          <w:noProof/>
        </w:rPr>
        <w:t>1</w:t>
      </w:r>
      <w:r w:rsidR="0036640E">
        <w:rPr>
          <w:noProof/>
        </w:rPr>
        <w:fldChar w:fldCharType="end"/>
      </w:r>
      <w:r>
        <w:t>:Simulation assumptions</w:t>
      </w:r>
    </w:p>
    <w:tbl>
      <w:tblPr>
        <w:tblStyle w:val="GridTable4-Accent1"/>
        <w:tblW w:w="8621" w:type="dxa"/>
        <w:jc w:val="center"/>
        <w:tblInd w:w="0" w:type="dxa"/>
        <w:tblLook w:val="0420" w:firstRow="1" w:lastRow="0" w:firstColumn="0" w:lastColumn="0" w:noHBand="0" w:noVBand="1"/>
      </w:tblPr>
      <w:tblGrid>
        <w:gridCol w:w="3685"/>
        <w:gridCol w:w="4936"/>
      </w:tblGrid>
      <w:tr w:rsidR="00091ADD" w14:paraId="7672D8FB" w14:textId="77777777" w:rsidTr="00091ADD">
        <w:trPr>
          <w:cnfStyle w:val="100000000000" w:firstRow="1" w:lastRow="0" w:firstColumn="0" w:lastColumn="0" w:oddVBand="0" w:evenVBand="0" w:oddHBand="0" w:evenHBand="0" w:firstRowFirstColumn="0" w:firstRowLastColumn="0" w:lastRowFirstColumn="0" w:lastRowLastColumn="0"/>
          <w:trHeight w:val="23"/>
          <w:jc w:val="center"/>
        </w:trPr>
        <w:tc>
          <w:tcPr>
            <w:tcW w:w="3685" w:type="dxa"/>
            <w:hideMark/>
          </w:tcPr>
          <w:p w14:paraId="140CF2BF" w14:textId="77777777" w:rsidR="00091ADD" w:rsidRDefault="00091ADD" w:rsidP="00D11DAC">
            <w:pPr>
              <w:spacing w:after="0"/>
              <w:jc w:val="center"/>
              <w:rPr>
                <w:b w:val="0"/>
                <w:szCs w:val="24"/>
              </w:rPr>
            </w:pPr>
            <w:r>
              <w:rPr>
                <w:szCs w:val="24"/>
              </w:rPr>
              <w:t>Parameter</w:t>
            </w:r>
          </w:p>
        </w:tc>
        <w:tc>
          <w:tcPr>
            <w:tcW w:w="4936" w:type="dxa"/>
            <w:hideMark/>
          </w:tcPr>
          <w:p w14:paraId="4FC93E96" w14:textId="77777777" w:rsidR="00091ADD" w:rsidRDefault="00091ADD" w:rsidP="00D11DAC">
            <w:pPr>
              <w:spacing w:after="0"/>
              <w:jc w:val="center"/>
              <w:rPr>
                <w:b w:val="0"/>
                <w:szCs w:val="24"/>
              </w:rPr>
            </w:pPr>
            <w:r>
              <w:rPr>
                <w:szCs w:val="24"/>
              </w:rPr>
              <w:t>Value</w:t>
            </w:r>
          </w:p>
        </w:tc>
      </w:tr>
      <w:tr w:rsidR="00091ADD" w14:paraId="15AF439D"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EFB02E1" w14:textId="77777777" w:rsidR="00091ADD" w:rsidRDefault="00091ADD" w:rsidP="00D11DAC">
            <w:pPr>
              <w:spacing w:after="0"/>
              <w:jc w:val="center"/>
              <w:rPr>
                <w:szCs w:val="24"/>
              </w:rPr>
            </w:pPr>
            <w:r>
              <w:rPr>
                <w:szCs w:val="24"/>
              </w:rPr>
              <w:t>Channel profile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AA4894" w14:textId="77777777" w:rsidR="00091ADD" w:rsidRDefault="00091ADD" w:rsidP="00D11DAC">
            <w:pPr>
              <w:spacing w:after="0"/>
              <w:jc w:val="center"/>
              <w:rPr>
                <w:szCs w:val="24"/>
              </w:rPr>
            </w:pPr>
            <w:r>
              <w:rPr>
                <w:szCs w:val="24"/>
              </w:rPr>
              <w:t>TDL-C 300ns / AWGN</w:t>
            </w:r>
          </w:p>
        </w:tc>
      </w:tr>
      <w:tr w:rsidR="00091ADD" w14:paraId="6DAFBBB2" w14:textId="77777777" w:rsidTr="00091ADD">
        <w:trPr>
          <w:trHeight w:val="309"/>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FC19C99" w14:textId="2AC97CA9" w:rsidR="00091ADD" w:rsidRDefault="00091ADD" w:rsidP="00D11DAC">
            <w:pPr>
              <w:spacing w:after="0"/>
              <w:jc w:val="center"/>
              <w:rPr>
                <w:szCs w:val="24"/>
              </w:rPr>
            </w:pPr>
            <w:r>
              <w:rPr>
                <w:szCs w:val="24"/>
              </w:rPr>
              <w:t>Number of BTS antennas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1A18D1F" w14:textId="77777777" w:rsidR="00091ADD" w:rsidRDefault="00091ADD" w:rsidP="00D11DAC">
            <w:pPr>
              <w:spacing w:after="0"/>
              <w:jc w:val="center"/>
              <w:rPr>
                <w:szCs w:val="24"/>
              </w:rPr>
            </w:pPr>
            <w:r>
              <w:rPr>
                <w:szCs w:val="24"/>
              </w:rPr>
              <w:t>1</w:t>
            </w:r>
          </w:p>
        </w:tc>
      </w:tr>
      <w:tr w:rsidR="00091ADD" w14:paraId="5632ED95" w14:textId="77777777" w:rsidTr="00091AD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9C088EA" w14:textId="77777777" w:rsidR="00091ADD" w:rsidRDefault="00091ADD" w:rsidP="00D11DAC">
            <w:pPr>
              <w:spacing w:after="0"/>
              <w:jc w:val="center"/>
              <w:rPr>
                <w:szCs w:val="24"/>
              </w:rPr>
            </w:pPr>
            <w:r>
              <w:rPr>
                <w:szCs w:val="24"/>
              </w:rPr>
              <w:t>Number of UE antennas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A512631" w14:textId="77777777" w:rsidR="00091ADD" w:rsidRDefault="00091ADD" w:rsidP="00D11DAC">
            <w:pPr>
              <w:spacing w:after="0"/>
              <w:jc w:val="center"/>
              <w:rPr>
                <w:szCs w:val="24"/>
              </w:rPr>
            </w:pPr>
            <w:r>
              <w:rPr>
                <w:szCs w:val="24"/>
              </w:rPr>
              <w:t>1</w:t>
            </w:r>
          </w:p>
        </w:tc>
      </w:tr>
      <w:tr w:rsidR="00091ADD" w14:paraId="2638D8F0" w14:textId="77777777" w:rsidTr="00091AD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AD1476A" w14:textId="77777777" w:rsidR="00091ADD" w:rsidRDefault="00091ADD" w:rsidP="00D11DAC">
            <w:pPr>
              <w:spacing w:after="0"/>
              <w:jc w:val="center"/>
              <w:rPr>
                <w:szCs w:val="24"/>
              </w:rPr>
            </w:pPr>
            <w:r>
              <w:rPr>
                <w:szCs w:val="24"/>
              </w:rPr>
              <w:t>beamforming scheme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9ADA8FD" w14:textId="77777777" w:rsidR="00091ADD" w:rsidRDefault="00091ADD" w:rsidP="00D11DAC">
            <w:pPr>
              <w:spacing w:after="0"/>
              <w:jc w:val="center"/>
              <w:rPr>
                <w:szCs w:val="24"/>
              </w:rPr>
            </w:pPr>
            <w:r>
              <w:rPr>
                <w:szCs w:val="24"/>
              </w:rPr>
              <w:t>no beamforming</w:t>
            </w:r>
          </w:p>
        </w:tc>
      </w:tr>
      <w:tr w:rsidR="00091ADD" w14:paraId="282E5A1D" w14:textId="77777777" w:rsidTr="00091AD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DE73FA8" w14:textId="77777777" w:rsidR="00091ADD" w:rsidRDefault="00091ADD" w:rsidP="00D11DAC">
            <w:pPr>
              <w:spacing w:after="0"/>
              <w:jc w:val="center"/>
              <w:rPr>
                <w:szCs w:val="24"/>
              </w:rPr>
            </w:pPr>
            <w:r>
              <w:rPr>
                <w:szCs w:val="24"/>
              </w:rPr>
              <w:t>Number of REGs(containing RS) for each CCE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B821361" w14:textId="77777777" w:rsidR="00091ADD" w:rsidRDefault="00091ADD" w:rsidP="00D11DAC">
            <w:pPr>
              <w:spacing w:after="0"/>
              <w:jc w:val="center"/>
              <w:rPr>
                <w:szCs w:val="24"/>
              </w:rPr>
            </w:pPr>
            <w:r>
              <w:rPr>
                <w:szCs w:val="24"/>
              </w:rPr>
              <w:t>6 REGs (1 REG = 1PRB in a single OFDM symbol)</w:t>
            </w:r>
          </w:p>
        </w:tc>
      </w:tr>
      <w:tr w:rsidR="00091ADD" w14:paraId="093B5963" w14:textId="77777777" w:rsidTr="00091AD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543D744" w14:textId="77777777" w:rsidR="00091ADD" w:rsidRDefault="00091ADD" w:rsidP="00D11DAC">
            <w:pPr>
              <w:spacing w:after="0"/>
              <w:jc w:val="center"/>
              <w:rPr>
                <w:szCs w:val="24"/>
              </w:rPr>
            </w:pPr>
            <w:r>
              <w:rPr>
                <w:szCs w:val="24"/>
              </w:rPr>
              <w:t>Number of symbols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6A5FF2D" w14:textId="77777777" w:rsidR="00091ADD" w:rsidRDefault="00091ADD" w:rsidP="00D11DAC">
            <w:pPr>
              <w:spacing w:after="0"/>
              <w:jc w:val="center"/>
              <w:rPr>
                <w:szCs w:val="24"/>
              </w:rPr>
            </w:pPr>
            <w:r>
              <w:rPr>
                <w:szCs w:val="24"/>
              </w:rPr>
              <w:t>1</w:t>
            </w:r>
          </w:p>
        </w:tc>
      </w:tr>
      <w:tr w:rsidR="00091ADD" w14:paraId="04452542" w14:textId="77777777" w:rsidTr="00091AD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4E0DDFE" w14:textId="77777777" w:rsidR="00091ADD" w:rsidRDefault="00091ADD" w:rsidP="00D11DAC">
            <w:pPr>
              <w:spacing w:after="0"/>
              <w:jc w:val="center"/>
              <w:rPr>
                <w:szCs w:val="24"/>
              </w:rPr>
            </w:pPr>
            <w:r>
              <w:rPr>
                <w:szCs w:val="24"/>
              </w:rPr>
              <w:t>RS density</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1B12781" w14:textId="77777777" w:rsidR="00091ADD" w:rsidRDefault="00091ADD" w:rsidP="00D11DAC">
            <w:pPr>
              <w:spacing w:after="0"/>
              <w:jc w:val="center"/>
              <w:rPr>
                <w:szCs w:val="24"/>
              </w:rPr>
            </w:pPr>
            <w:r>
              <w:rPr>
                <w:szCs w:val="24"/>
              </w:rPr>
              <w:t>1/3</w:t>
            </w:r>
          </w:p>
        </w:tc>
      </w:tr>
      <w:tr w:rsidR="00091ADD" w14:paraId="77BF6A9C" w14:textId="77777777" w:rsidTr="00091AD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BB2FA97" w14:textId="77777777" w:rsidR="00091ADD" w:rsidRDefault="00091ADD" w:rsidP="00D11DAC">
            <w:pPr>
              <w:spacing w:after="0"/>
              <w:jc w:val="center"/>
              <w:rPr>
                <w:szCs w:val="24"/>
              </w:rPr>
            </w:pPr>
            <w:r>
              <w:rPr>
                <w:szCs w:val="24"/>
              </w:rPr>
              <w:t>subcarrier spacing</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C446ABB" w14:textId="77777777" w:rsidR="00091ADD" w:rsidRDefault="00091ADD" w:rsidP="00D11DAC">
            <w:pPr>
              <w:spacing w:after="0"/>
              <w:jc w:val="center"/>
              <w:rPr>
                <w:szCs w:val="24"/>
              </w:rPr>
            </w:pPr>
            <w:r>
              <w:rPr>
                <w:szCs w:val="24"/>
              </w:rPr>
              <w:t>30KHz</w:t>
            </w:r>
          </w:p>
        </w:tc>
      </w:tr>
      <w:tr w:rsidR="00091ADD" w14:paraId="14ABCC66"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569EB58" w14:textId="77777777" w:rsidR="00091ADD" w:rsidRDefault="00091ADD" w:rsidP="00D11DAC">
            <w:pPr>
              <w:spacing w:after="0"/>
              <w:jc w:val="center"/>
              <w:rPr>
                <w:szCs w:val="24"/>
              </w:rPr>
            </w:pPr>
            <w:r>
              <w:rPr>
                <w:szCs w:val="24"/>
              </w:rPr>
              <w:t>Channel Estimation</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B764E6F" w14:textId="77777777" w:rsidR="00091ADD" w:rsidRDefault="00091ADD" w:rsidP="00D11DAC">
            <w:pPr>
              <w:spacing w:after="0"/>
              <w:jc w:val="center"/>
              <w:rPr>
                <w:szCs w:val="24"/>
              </w:rPr>
            </w:pPr>
            <w:r>
              <w:rPr>
                <w:szCs w:val="24"/>
              </w:rPr>
              <w:t>Genie</w:t>
            </w:r>
          </w:p>
        </w:tc>
      </w:tr>
      <w:tr w:rsidR="00091ADD" w14:paraId="2C6306CF" w14:textId="77777777" w:rsidTr="00091AD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DCD10E4" w14:textId="77777777" w:rsidR="00091ADD" w:rsidRDefault="00091ADD" w:rsidP="00D11DAC">
            <w:pPr>
              <w:spacing w:after="0"/>
              <w:jc w:val="center"/>
              <w:rPr>
                <w:szCs w:val="24"/>
              </w:rPr>
            </w:pPr>
            <w:r>
              <w:rPr>
                <w:szCs w:val="24"/>
              </w:rPr>
              <w:t>Search Space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F0DB845" w14:textId="790759FB" w:rsidR="00091ADD" w:rsidRDefault="00091ADD" w:rsidP="00D11DAC">
            <w:pPr>
              <w:spacing w:after="0"/>
              <w:jc w:val="center"/>
              <w:rPr>
                <w:szCs w:val="24"/>
              </w:rPr>
            </w:pPr>
            <w:r>
              <w:rPr>
                <w:szCs w:val="24"/>
              </w:rPr>
              <w:t xml:space="preserve">Distributed </w:t>
            </w:r>
          </w:p>
        </w:tc>
      </w:tr>
      <w:tr w:rsidR="00091ADD" w14:paraId="6DF0E287" w14:textId="77777777" w:rsidTr="00091AD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090192" w14:textId="77777777" w:rsidR="00091ADD" w:rsidRDefault="00091ADD" w:rsidP="00D11DAC">
            <w:pPr>
              <w:spacing w:after="0"/>
              <w:jc w:val="center"/>
              <w:rPr>
                <w:szCs w:val="24"/>
              </w:rPr>
            </w:pPr>
            <w:r>
              <w:rPr>
                <w:szCs w:val="24"/>
              </w:rPr>
              <w:t>Diversity scheme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A8E3E17" w14:textId="77777777" w:rsidR="00091ADD" w:rsidRDefault="00091ADD" w:rsidP="00D11DAC">
            <w:pPr>
              <w:spacing w:after="0"/>
              <w:jc w:val="center"/>
              <w:rPr>
                <w:szCs w:val="24"/>
              </w:rPr>
            </w:pPr>
            <w:r>
              <w:rPr>
                <w:szCs w:val="24"/>
              </w:rPr>
              <w:t>None</w:t>
            </w:r>
          </w:p>
        </w:tc>
      </w:tr>
    </w:tbl>
    <w:p w14:paraId="27F1EFE3" w14:textId="60CCA763" w:rsidR="00091ADD" w:rsidRDefault="00091ADD" w:rsidP="00091ADD">
      <w:pPr>
        <w:rPr>
          <w:lang w:val="en-GB"/>
        </w:rPr>
      </w:pPr>
    </w:p>
    <w:p w14:paraId="5CD7BF8F" w14:textId="5651E32A" w:rsidR="00091ADD" w:rsidRDefault="00091ADD" w:rsidP="00091ADD">
      <w:pPr>
        <w:pStyle w:val="Caption"/>
        <w:keepNext/>
        <w:jc w:val="center"/>
      </w:pPr>
      <w:r>
        <w:t xml:space="preserve">Table </w:t>
      </w:r>
      <w:r w:rsidR="0036640E">
        <w:fldChar w:fldCharType="begin"/>
      </w:r>
      <w:r w:rsidR="0036640E">
        <w:instrText xml:space="preserve"> SEQ Table \* ARABIC </w:instrText>
      </w:r>
      <w:r w:rsidR="0036640E">
        <w:fldChar w:fldCharType="separate"/>
      </w:r>
      <w:r>
        <w:rPr>
          <w:noProof/>
        </w:rPr>
        <w:t>2</w:t>
      </w:r>
      <w:r w:rsidR="0036640E">
        <w:rPr>
          <w:noProof/>
        </w:rPr>
        <w:fldChar w:fldCharType="end"/>
      </w:r>
      <w:r>
        <w:t xml:space="preserve">: </w:t>
      </w:r>
      <w:r w:rsidR="00870637">
        <w:t>Coding schemes under comparison</w:t>
      </w:r>
    </w:p>
    <w:tbl>
      <w:tblPr>
        <w:tblStyle w:val="GridTable4-Accent1"/>
        <w:tblW w:w="7579" w:type="dxa"/>
        <w:jc w:val="center"/>
        <w:tblInd w:w="0" w:type="dxa"/>
        <w:tblLook w:val="0420" w:firstRow="1" w:lastRow="0" w:firstColumn="0" w:lastColumn="0" w:noHBand="0" w:noVBand="1"/>
      </w:tblPr>
      <w:tblGrid>
        <w:gridCol w:w="1909"/>
        <w:gridCol w:w="5670"/>
      </w:tblGrid>
      <w:tr w:rsidR="00091ADD" w14:paraId="70B7317D" w14:textId="77777777" w:rsidTr="00091ADD">
        <w:trPr>
          <w:cnfStyle w:val="100000000000" w:firstRow="1" w:lastRow="0" w:firstColumn="0" w:lastColumn="0" w:oddVBand="0" w:evenVBand="0" w:oddHBand="0" w:evenHBand="0" w:firstRowFirstColumn="0" w:firstRowLastColumn="0" w:lastRowFirstColumn="0" w:lastRowLastColumn="0"/>
          <w:trHeight w:val="23"/>
          <w:jc w:val="center"/>
        </w:trPr>
        <w:tc>
          <w:tcPr>
            <w:tcW w:w="1909" w:type="dxa"/>
            <w:hideMark/>
          </w:tcPr>
          <w:p w14:paraId="1CC2C09C" w14:textId="77777777" w:rsidR="00091ADD" w:rsidRDefault="00091ADD" w:rsidP="00D11DAC">
            <w:pPr>
              <w:spacing w:after="0"/>
              <w:jc w:val="center"/>
              <w:rPr>
                <w:b w:val="0"/>
                <w:szCs w:val="24"/>
              </w:rPr>
            </w:pPr>
            <w:r>
              <w:rPr>
                <w:szCs w:val="24"/>
              </w:rPr>
              <w:t>Coding scheme</w:t>
            </w:r>
          </w:p>
        </w:tc>
        <w:tc>
          <w:tcPr>
            <w:tcW w:w="5670" w:type="dxa"/>
            <w:hideMark/>
          </w:tcPr>
          <w:p w14:paraId="7663E0E2" w14:textId="77777777" w:rsidR="00091ADD" w:rsidRDefault="00091ADD" w:rsidP="00D11DAC">
            <w:pPr>
              <w:spacing w:after="0"/>
              <w:jc w:val="center"/>
              <w:rPr>
                <w:b w:val="0"/>
                <w:szCs w:val="24"/>
              </w:rPr>
            </w:pPr>
            <w:r>
              <w:rPr>
                <w:szCs w:val="24"/>
              </w:rPr>
              <w:t>Details</w:t>
            </w:r>
          </w:p>
        </w:tc>
      </w:tr>
      <w:tr w:rsidR="00091ADD" w14:paraId="00C1B053"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19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EF27E1F" w14:textId="77777777" w:rsidR="00091ADD" w:rsidRDefault="00091ADD" w:rsidP="00D11DAC">
            <w:pPr>
              <w:spacing w:after="0"/>
              <w:jc w:val="center"/>
              <w:rPr>
                <w:szCs w:val="24"/>
              </w:rPr>
            </w:pPr>
            <w:r>
              <w:rPr>
                <w:szCs w:val="24"/>
              </w:rPr>
              <w:t>LTE Reed-Muller</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7DD52E2" w14:textId="77777777" w:rsidR="00091ADD" w:rsidRDefault="00091ADD" w:rsidP="00D11DAC">
            <w:pPr>
              <w:spacing w:after="0"/>
              <w:jc w:val="center"/>
              <w:rPr>
                <w:szCs w:val="24"/>
              </w:rPr>
            </w:pPr>
            <w:r>
              <w:rPr>
                <w:szCs w:val="24"/>
              </w:rPr>
              <w:t>K=3,7,11; no CRC; Generator matrix is based on N=32; rate matched to AL1,2,4,8; ML decoder</w:t>
            </w:r>
          </w:p>
        </w:tc>
      </w:tr>
      <w:tr w:rsidR="00091ADD" w14:paraId="432EDA1A" w14:textId="77777777" w:rsidTr="00091ADD">
        <w:trPr>
          <w:trHeight w:val="174"/>
          <w:jc w:val="center"/>
        </w:trPr>
        <w:tc>
          <w:tcPr>
            <w:tcW w:w="19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1961C52" w14:textId="77777777" w:rsidR="00091ADD" w:rsidRDefault="00091ADD" w:rsidP="00D11DAC">
            <w:pPr>
              <w:spacing w:after="0"/>
              <w:jc w:val="center"/>
              <w:rPr>
                <w:szCs w:val="24"/>
              </w:rPr>
            </w:pPr>
            <w:r>
              <w:rPr>
                <w:szCs w:val="24"/>
              </w:rPr>
              <w:t xml:space="preserve"> CA-Polar</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6C94A2A" w14:textId="77777777" w:rsidR="00091ADD" w:rsidRDefault="00091ADD" w:rsidP="00D11DAC">
            <w:pPr>
              <w:spacing w:after="0"/>
              <w:rPr>
                <w:szCs w:val="24"/>
              </w:rPr>
            </w:pPr>
            <w:r>
              <w:rPr>
                <w:szCs w:val="24"/>
              </w:rPr>
              <w:t>K=20; CRC=16bit; List size = 8; Construction: block puncture from the top with MI-DE based sequence.</w:t>
            </w:r>
          </w:p>
        </w:tc>
      </w:tr>
    </w:tbl>
    <w:p w14:paraId="263E7D1F" w14:textId="77777777" w:rsidR="00091ADD" w:rsidRPr="00091ADD" w:rsidRDefault="00091ADD" w:rsidP="00091ADD"/>
    <w:p w14:paraId="34DCA6F6" w14:textId="77777777" w:rsidR="00B0550D" w:rsidRDefault="00B0550D" w:rsidP="00B0550D"/>
    <w:p w14:paraId="27025F22" w14:textId="147E6C79" w:rsidR="00CF4022" w:rsidRDefault="00CF4022" w:rsidP="00CF4022"/>
    <w:sectPr w:rsidR="00CF4022" w:rsidSect="008331BB">
      <w:headerReference w:type="even" r:id="rId14"/>
      <w:footerReference w:type="even" r:id="rId15"/>
      <w:footerReference w:type="default" r:id="rId1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F8524" w14:textId="77777777" w:rsidR="00565321" w:rsidRDefault="00565321">
      <w:r>
        <w:separator/>
      </w:r>
    </w:p>
  </w:endnote>
  <w:endnote w:type="continuationSeparator" w:id="0">
    <w:p w14:paraId="71377016" w14:textId="77777777" w:rsidR="00565321" w:rsidRDefault="00565321">
      <w:r>
        <w:continuationSeparator/>
      </w:r>
    </w:p>
  </w:endnote>
  <w:endnote w:type="continuationNotice" w:id="1">
    <w:p w14:paraId="3B6B13E9" w14:textId="77777777" w:rsidR="00565321" w:rsidRDefault="00565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C72B80" w:rsidRDefault="00C72B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72B80" w:rsidRDefault="00C72B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8EB596A" w:rsidR="00C72B80" w:rsidRDefault="00C72B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64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640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ABDAD" w14:textId="77777777" w:rsidR="00565321" w:rsidRDefault="00565321">
      <w:r>
        <w:separator/>
      </w:r>
    </w:p>
  </w:footnote>
  <w:footnote w:type="continuationSeparator" w:id="0">
    <w:p w14:paraId="41815E63" w14:textId="77777777" w:rsidR="00565321" w:rsidRDefault="00565321">
      <w:r>
        <w:continuationSeparator/>
      </w:r>
    </w:p>
  </w:footnote>
  <w:footnote w:type="continuationNotice" w:id="1">
    <w:p w14:paraId="21360824" w14:textId="77777777" w:rsidR="00565321" w:rsidRDefault="005653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C72B80" w:rsidRDefault="00C72B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6pt;height:15.6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8"/>
  </w:num>
  <w:num w:numId="4">
    <w:abstractNumId w:val="15"/>
  </w:num>
  <w:num w:numId="5">
    <w:abstractNumId w:val="5"/>
  </w:num>
  <w:num w:numId="6">
    <w:abstractNumId w:val="12"/>
  </w:num>
  <w:num w:numId="7">
    <w:abstractNumId w:val="10"/>
  </w:num>
  <w:num w:numId="8">
    <w:abstractNumId w:val="14"/>
  </w:num>
  <w:num w:numId="9">
    <w:abstractNumId w:val="4"/>
  </w:num>
  <w:num w:numId="10">
    <w:abstractNumId w:val="21"/>
  </w:num>
  <w:num w:numId="11">
    <w:abstractNumId w:val="3"/>
  </w:num>
  <w:num w:numId="12">
    <w:abstractNumId w:val="16"/>
  </w:num>
  <w:num w:numId="13">
    <w:abstractNumId w:val="13"/>
  </w:num>
  <w:num w:numId="14">
    <w:abstractNumId w:val="7"/>
  </w:num>
  <w:num w:numId="15">
    <w:abstractNumId w:val="6"/>
  </w:num>
  <w:num w:numId="16">
    <w:abstractNumId w:val="2"/>
  </w:num>
  <w:num w:numId="17">
    <w:abstractNumId w:val="17"/>
  </w:num>
  <w:num w:numId="18">
    <w:abstractNumId w:val="8"/>
  </w:num>
  <w:num w:numId="19">
    <w:abstractNumId w:val="20"/>
  </w:num>
  <w:num w:numId="20">
    <w:abstractNumId w:val="9"/>
  </w:num>
  <w:num w:numId="2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F8"/>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40E"/>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B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EC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258"/>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HR33RHYHUWRF-4-5513</_dlc_DocId>
    <_dlc_DocIdUrl xmlns="c06861ca-3f08-4d07-bff7-bb15bac121f4">
      <Url>https://projects.qualcomm.com/sites/pentari/_layouts/15/DocIdRedir.aspx?ID=HR33RHYHUWRF-4-5513</Url>
      <Description>HR33RHYHUWRF-4-5513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http://purl.org/dc/elements/1.1/"/>
    <ds:schemaRef ds:uri="c06861ca-3f08-4d07-bff7-bb15bac121f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E99E95-DC3D-44FE-9509-B474C14D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2017-08-12T05:57:00Z</dcterms:created>
  <dcterms:modified xsi:type="dcterms:W3CDTF">2017-08-12T05:57:00Z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09a99e0e-b867-45ae-afe6-53725520c34c</vt:lpwstr>
  </property>
  <property fmtid="{D5CDD505-2E9C-101B-9397-08002B2CF9AE}" pid="10" name="_ReviewingToolsShownOnce">
    <vt:lpwstr/>
  </property>
</Properties>
</file>